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83C04" w14:textId="77777777" w:rsidR="00487EA5" w:rsidRDefault="00487EA5" w:rsidP="00487E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NAFFERTON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fl.1396)</w:t>
      </w:r>
    </w:p>
    <w:p w14:paraId="2A033840" w14:textId="77777777" w:rsidR="00487EA5" w:rsidRDefault="00487EA5" w:rsidP="00487E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University College, Oxford University.</w:t>
      </w:r>
    </w:p>
    <w:p w14:paraId="5891BE13" w14:textId="77777777" w:rsidR="00487EA5" w:rsidRDefault="00487EA5" w:rsidP="00487EA5">
      <w:pPr>
        <w:pStyle w:val="NoSpacing"/>
        <w:rPr>
          <w:rFonts w:cs="Times New Roman"/>
          <w:szCs w:val="24"/>
        </w:rPr>
      </w:pPr>
    </w:p>
    <w:p w14:paraId="6A35BC09" w14:textId="77777777" w:rsidR="00487EA5" w:rsidRDefault="00487EA5" w:rsidP="00487EA5">
      <w:pPr>
        <w:pStyle w:val="NoSpacing"/>
        <w:rPr>
          <w:rFonts w:cs="Times New Roman"/>
          <w:szCs w:val="24"/>
        </w:rPr>
      </w:pPr>
    </w:p>
    <w:p w14:paraId="2A7B9D02" w14:textId="77777777" w:rsidR="00487EA5" w:rsidRDefault="00487EA5" w:rsidP="00487E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1396</w:t>
      </w:r>
      <w:r>
        <w:rPr>
          <w:rFonts w:cs="Times New Roman"/>
          <w:szCs w:val="24"/>
        </w:rPr>
        <w:tab/>
        <w:t xml:space="preserve"> Proctor.</w:t>
      </w:r>
    </w:p>
    <w:p w14:paraId="6343133E" w14:textId="77777777" w:rsidR="00487EA5" w:rsidRDefault="00487EA5" w:rsidP="00487E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p.179)</w:t>
      </w:r>
    </w:p>
    <w:p w14:paraId="1F46103C" w14:textId="77777777" w:rsidR="00487EA5" w:rsidRDefault="00487EA5" w:rsidP="00487EA5">
      <w:pPr>
        <w:pStyle w:val="NoSpacing"/>
        <w:rPr>
          <w:rFonts w:cs="Times New Roman"/>
          <w:szCs w:val="24"/>
        </w:rPr>
      </w:pPr>
    </w:p>
    <w:p w14:paraId="5DE9980D" w14:textId="77777777" w:rsidR="00487EA5" w:rsidRDefault="00487EA5" w:rsidP="00487EA5">
      <w:pPr>
        <w:pStyle w:val="NoSpacing"/>
        <w:rPr>
          <w:rFonts w:cs="Times New Roman"/>
          <w:szCs w:val="24"/>
        </w:rPr>
      </w:pPr>
    </w:p>
    <w:p w14:paraId="657B04C9" w14:textId="77777777" w:rsidR="00487EA5" w:rsidRDefault="00487EA5" w:rsidP="00487E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2024</w:t>
      </w:r>
    </w:p>
    <w:p w14:paraId="43E570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E8F58C" w14:textId="77777777" w:rsidR="00487EA5" w:rsidRDefault="00487EA5" w:rsidP="009139A6">
      <w:r>
        <w:separator/>
      </w:r>
    </w:p>
  </w:endnote>
  <w:endnote w:type="continuationSeparator" w:id="0">
    <w:p w14:paraId="14262C0A" w14:textId="77777777" w:rsidR="00487EA5" w:rsidRDefault="00487E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3D8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AB1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BA1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E7A1A" w14:textId="77777777" w:rsidR="00487EA5" w:rsidRDefault="00487EA5" w:rsidP="009139A6">
      <w:r>
        <w:separator/>
      </w:r>
    </w:p>
  </w:footnote>
  <w:footnote w:type="continuationSeparator" w:id="0">
    <w:p w14:paraId="15D49C42" w14:textId="77777777" w:rsidR="00487EA5" w:rsidRDefault="00487E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2E6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871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6C7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EA5"/>
    <w:rsid w:val="000666E0"/>
    <w:rsid w:val="00101CE1"/>
    <w:rsid w:val="002510B7"/>
    <w:rsid w:val="00270799"/>
    <w:rsid w:val="00487EA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7A2C6"/>
  <w15:chartTrackingRefBased/>
  <w15:docId w15:val="{DC2BEA66-8384-4F5A-9340-4AFE54FD0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2024-12-06T10:54:00Z</dcterms:created>
  <dcterms:modified xsi:type="dcterms:W3CDTF">2024-12-06T10:55:00Z</dcterms:modified>
</cp:coreProperties>
</file>